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563B9" w:rsidP="00294B9F" w:rsidRDefault="00294B9F" w14:paraId="effe713" w14:textId="effe713">
      <w:pPr>
        <w:pStyle w:val="Naslov1"/>
        <w:tabs>
          <w:tab w:val="left" w:pos="0"/>
          <w:tab w:val="left" w:pos="4536"/>
        </w:tabs>
        <w15:collapsed w:val="false"/>
        <w:rPr>
          <w:b w:val="false"/>
          <w:szCs w:val="24"/>
        </w:rPr>
      </w:pPr>
      <w:bookmarkStart w:name="_GoBack" w:id="0"/>
      <w:bookmarkEnd w:id="0"/>
      <w:r>
        <w:rPr>
          <w:b w:val="false"/>
          <w:szCs w:val="24"/>
        </w:rPr>
        <w:t xml:space="preserve">      </w:t>
      </w:r>
    </w:p>
    <w:p w:rsidR="00A563B9" w:rsidP="00294B9F" w:rsidRDefault="00A563B9">
      <w:pPr>
        <w:pStyle w:val="Naslov1"/>
        <w:tabs>
          <w:tab w:val="left" w:pos="0"/>
          <w:tab w:val="left" w:pos="4536"/>
        </w:tabs>
        <w:rPr>
          <w:b w:val="false"/>
          <w:szCs w:val="24"/>
        </w:rPr>
      </w:pPr>
      <w:r>
        <w:rPr>
          <w:b w:val="false"/>
          <w:szCs w:val="24"/>
        </w:rPr>
        <w:tab/>
      </w:r>
    </w:p>
    <w:p w:rsidRPr="00A563B9" w:rsidR="00A563B9" w:rsidP="00294B9F" w:rsidRDefault="00A563B9">
      <w:pPr>
        <w:pStyle w:val="Naslov1"/>
        <w:tabs>
          <w:tab w:val="left" w:pos="0"/>
          <w:tab w:val="left" w:pos="4536"/>
        </w:tabs>
        <w:rPr>
          <w:szCs w:val="24"/>
        </w:rPr>
      </w:pPr>
      <w:r>
        <w:rPr>
          <w:szCs w:val="24"/>
        </w:rPr>
        <w:t xml:space="preserve">                   </w:t>
      </w:r>
      <w:r w:rsidRPr="00A563B9">
        <w:rPr>
          <w:szCs w:val="24"/>
        </w:rPr>
        <w:t>REPUBLIKA HRVA</w:t>
      </w:r>
      <w:r>
        <w:rPr>
          <w:szCs w:val="24"/>
        </w:rPr>
        <w:t>T</w:t>
      </w:r>
      <w:r w:rsidRPr="00A563B9">
        <w:rPr>
          <w:szCs w:val="24"/>
        </w:rPr>
        <w:t xml:space="preserve">SKA </w:t>
      </w:r>
    </w:p>
    <w:p w:rsidRPr="00B82206" w:rsidR="00F15066" w:rsidP="00294B9F" w:rsidRDefault="00F15066">
      <w:pPr>
        <w:pStyle w:val="Naslov1"/>
        <w:tabs>
          <w:tab w:val="left" w:pos="0"/>
          <w:tab w:val="left" w:pos="4536"/>
        </w:tabs>
        <w:rPr>
          <w:szCs w:val="24"/>
        </w:rPr>
      </w:pPr>
      <w:r w:rsidRPr="00B82206">
        <w:rPr>
          <w:szCs w:val="24"/>
        </w:rPr>
        <w:t>OPĆINSKI GRAĐANSKI SUD U ZAGREBU</w:t>
      </w:r>
    </w:p>
    <w:p w:rsidRPr="00B82206" w:rsidR="00F15066" w:rsidP="00F15066" w:rsidRDefault="00511B47">
      <w:pPr>
        <w:tabs>
          <w:tab w:val="left" w:pos="4678"/>
        </w:tabs>
        <w:ind w:left="4678" w:hanging="4678"/>
        <w:rPr>
          <w:b/>
          <w:szCs w:val="24"/>
        </w:rPr>
      </w:pPr>
      <w:r>
        <w:rPr>
          <w:b/>
          <w:szCs w:val="24"/>
        </w:rPr>
        <w:t xml:space="preserve">                    </w:t>
      </w:r>
      <w:r w:rsidR="00294B9F">
        <w:rPr>
          <w:b/>
          <w:szCs w:val="24"/>
        </w:rPr>
        <w:t>Ulica gra</w:t>
      </w:r>
      <w:r w:rsidRPr="00B82206" w:rsidR="00F15066">
        <w:rPr>
          <w:b/>
          <w:szCs w:val="24"/>
        </w:rPr>
        <w:t>da Vukovara 84</w:t>
      </w:r>
    </w:p>
    <w:p w:rsidRPr="00B82206" w:rsidR="00F15066" w:rsidP="00F15066" w:rsidRDefault="00F15066">
      <w:pPr>
        <w:tabs>
          <w:tab w:val="left" w:pos="0"/>
        </w:tabs>
        <w:ind w:left="4678" w:right="-51" w:hanging="4678"/>
        <w:rPr>
          <w:b/>
        </w:rPr>
      </w:pPr>
      <w:r w:rsidRPr="00B82206">
        <w:rPr>
          <w:b/>
        </w:rPr>
        <w:t xml:space="preserve">       </w:t>
      </w:r>
      <w:r w:rsidR="00294B9F">
        <w:rPr>
          <w:b/>
        </w:rPr>
        <w:t xml:space="preserve">            </w:t>
      </w:r>
    </w:p>
    <w:p w:rsidR="00F15066" w:rsidP="00F15066" w:rsidRDefault="00F15066">
      <w:pPr>
        <w:pStyle w:val="Naslov6"/>
        <w:framePr w:wrap="auto" w:hAnchor="page" w:vAnchor="text" w:x="2450" w:y="500"/>
        <w:rPr>
          <w:sz w:val="28"/>
        </w:rPr>
      </w:pPr>
      <w:r>
        <w:rPr>
          <w:sz w:val="28"/>
        </w:rPr>
        <w:t>R o č i š t e</w:t>
      </w:r>
    </w:p>
    <w:p w:rsidR="00F15066" w:rsidP="00F15066" w:rsidRDefault="00F15066">
      <w:pPr>
        <w:framePr w:w="1439" w:h="851" w:hSpace="180" w:wrap="around" w:hAnchor="page" w:vAnchor="text" w:x="2422" w:y="517"/>
        <w:pBdr>
          <w:top w:val="single" w:color="000000" w:sz="6" w:space="7"/>
          <w:left w:val="single" w:color="000000" w:sz="6" w:space="7"/>
          <w:bottom w:val="single" w:color="000000" w:sz="6" w:space="7"/>
          <w:right w:val="single" w:color="000000" w:sz="6" w:space="7"/>
        </w:pBdr>
        <w:shd w:val="solid" w:color="FFFFFF" w:fill="FFFFFF"/>
        <w:jc w:val="center"/>
      </w:pPr>
      <w:r>
        <w:t>R o č i š t e</w:t>
      </w:r>
    </w:p>
    <w:p w:rsidR="00185608" w:rsidP="00551927" w:rsidRDefault="006935AC">
      <w:pPr>
        <w:framePr w:w="1439" w:h="851" w:hSpace="180" w:wrap="around" w:hAnchor="page" w:vAnchor="text" w:x="2422" w:y="517"/>
        <w:pBdr>
          <w:top w:val="single" w:color="000000" w:sz="6" w:space="7"/>
          <w:left w:val="single" w:color="000000" w:sz="6" w:space="7"/>
          <w:bottom w:val="single" w:color="000000" w:sz="6" w:space="7"/>
          <w:right w:val="single" w:color="000000" w:sz="6" w:space="7"/>
        </w:pBdr>
        <w:shd w:val="solid" w:color="FFFFFF" w:fill="FFFFFF"/>
        <w:jc w:val="center"/>
      </w:pPr>
      <w:r>
        <w:t>17.09.2020.</w:t>
      </w:r>
    </w:p>
    <w:p w:rsidR="00185608" w:rsidP="00F15066" w:rsidRDefault="00185608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 w:firstLine="720"/>
      </w:pPr>
    </w:p>
    <w:p w:rsidR="00F15066" w:rsidP="00F15066" w:rsidRDefault="00F15066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 w:firstLine="720"/>
        <w:rPr>
          <w:sz w:val="23"/>
          <w:szCs w:val="23"/>
        </w:rPr>
      </w:pPr>
      <w:r w:rsidRPr="000E5BA2">
        <w:rPr>
          <w:sz w:val="23"/>
          <w:szCs w:val="23"/>
        </w:rPr>
        <w:t xml:space="preserve">Broj: </w:t>
      </w:r>
      <w:r w:rsidR="004B435A">
        <w:rPr>
          <w:sz w:val="23"/>
          <w:szCs w:val="23"/>
        </w:rPr>
        <w:t>40</w:t>
      </w:r>
      <w:r w:rsidR="00313B45">
        <w:rPr>
          <w:sz w:val="23"/>
          <w:szCs w:val="23"/>
        </w:rPr>
        <w:t xml:space="preserve"> Sp</w:t>
      </w:r>
      <w:r w:rsidRPr="000E5BA2">
        <w:rPr>
          <w:sz w:val="23"/>
          <w:szCs w:val="23"/>
        </w:rPr>
        <w:t>-</w:t>
      </w:r>
      <w:r w:rsidR="001D4F72">
        <w:rPr>
          <w:sz w:val="23"/>
          <w:szCs w:val="23"/>
        </w:rPr>
        <w:t>9/16</w:t>
      </w:r>
    </w:p>
    <w:p w:rsidRPr="000E5BA2" w:rsidR="00F15066" w:rsidP="00F15066" w:rsidRDefault="00F15066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 w:firstLine="720"/>
        <w:rPr>
          <w:sz w:val="23"/>
          <w:szCs w:val="23"/>
        </w:rPr>
      </w:pPr>
    </w:p>
    <w:p w:rsidRPr="000E5BA2" w:rsidR="00F15066" w:rsidP="00F15066" w:rsidRDefault="00F15066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sz w:val="23"/>
          <w:szCs w:val="23"/>
        </w:rPr>
      </w:pPr>
      <w:r>
        <w:rPr>
          <w:sz w:val="23"/>
          <w:szCs w:val="23"/>
        </w:rPr>
        <w:t>PRAVNA STVAR</w:t>
      </w:r>
      <w:r w:rsidRPr="000E5BA2">
        <w:rPr>
          <w:sz w:val="23"/>
          <w:szCs w:val="23"/>
        </w:rPr>
        <w:t>:</w:t>
      </w:r>
    </w:p>
    <w:p w:rsidRPr="00551927" w:rsidR="00F15066" w:rsidP="00F15066" w:rsidRDefault="00AC15AC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sz w:val="23"/>
          <w:szCs w:val="23"/>
          <w:lang w:val="hr-HR"/>
        </w:rPr>
      </w:pPr>
      <w:r>
        <w:rPr>
          <w:sz w:val="23"/>
          <w:szCs w:val="23"/>
          <w:lang w:val="hr-HR"/>
        </w:rPr>
        <w:t xml:space="preserve">Potrošač: </w:t>
      </w:r>
      <w:r w:rsidRPr="00551927" w:rsidR="00185608">
        <w:rPr>
          <w:sz w:val="23"/>
          <w:szCs w:val="23"/>
          <w:lang w:val="hr-HR"/>
        </w:rPr>
        <w:tab/>
      </w:r>
      <w:r w:rsidR="001D4F72">
        <w:rPr>
          <w:sz w:val="23"/>
          <w:szCs w:val="23"/>
          <w:lang w:val="hr-HR"/>
        </w:rPr>
        <w:t>Edvard Tomak</w:t>
      </w:r>
    </w:p>
    <w:p w:rsidRPr="00551927" w:rsidR="001D0E45" w:rsidP="00F15066" w:rsidRDefault="00F15066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sz w:val="23"/>
          <w:szCs w:val="23"/>
          <w:lang w:val="hr-HR"/>
        </w:rPr>
      </w:pPr>
      <w:r w:rsidRPr="00551927">
        <w:rPr>
          <w:sz w:val="23"/>
          <w:szCs w:val="23"/>
          <w:lang w:val="hr-HR"/>
        </w:rPr>
        <w:t xml:space="preserve">Radi: </w:t>
      </w:r>
      <w:r w:rsidRPr="00551927" w:rsidR="00C60EB8">
        <w:rPr>
          <w:sz w:val="23"/>
          <w:szCs w:val="23"/>
          <w:lang w:val="hr-HR"/>
        </w:rPr>
        <w:tab/>
      </w:r>
      <w:r w:rsidRPr="00551927" w:rsidR="00C60EB8">
        <w:rPr>
          <w:sz w:val="23"/>
          <w:szCs w:val="23"/>
          <w:lang w:val="hr-HR"/>
        </w:rPr>
        <w:tab/>
      </w:r>
      <w:r w:rsidR="002A1916">
        <w:rPr>
          <w:sz w:val="23"/>
          <w:szCs w:val="23"/>
          <w:lang w:val="hr-HR"/>
        </w:rPr>
        <w:t>stečaj potrošača</w:t>
      </w:r>
      <w:r w:rsidRPr="00551927" w:rsidR="002A3690">
        <w:rPr>
          <w:sz w:val="23"/>
          <w:szCs w:val="23"/>
          <w:lang w:val="hr-HR"/>
        </w:rPr>
        <w:tab/>
      </w:r>
    </w:p>
    <w:p w:rsidRPr="000E5BA2" w:rsidR="001D0E45" w:rsidP="00F15066" w:rsidRDefault="001D0E45">
      <w:pPr>
        <w:framePr w:w="4028" w:h="1688" w:hSpace="180" w:wrap="around" w:hAnchor="page" w:vAnchor="text" w:x="5551" w:y="517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sz w:val="23"/>
          <w:szCs w:val="23"/>
        </w:rPr>
      </w:pPr>
    </w:p>
    <w:p w:rsidR="00F15066" w:rsidP="00C60EB8" w:rsidRDefault="00F15066">
      <w:pPr>
        <w:rPr>
          <w:szCs w:val="24"/>
        </w:rPr>
      </w:pPr>
    </w:p>
    <w:p w:rsidR="00F15066" w:rsidP="00F15066" w:rsidRDefault="00F15066">
      <w:pPr>
        <w:jc w:val="center"/>
        <w:rPr>
          <w:rFonts w:eastAsia="Arial Unicode MS"/>
          <w:b/>
          <w:sz w:val="28"/>
          <w:szCs w:val="28"/>
        </w:rPr>
      </w:pPr>
    </w:p>
    <w:p w:rsidR="00F15066" w:rsidP="00F15066" w:rsidRDefault="00F15066">
      <w:pPr>
        <w:rPr>
          <w:rFonts w:eastAsia="Arial Unicode MS"/>
          <w:b/>
          <w:sz w:val="28"/>
          <w:szCs w:val="28"/>
        </w:rPr>
      </w:pPr>
    </w:p>
    <w:p w:rsidR="00F15066" w:rsidP="00F15066" w:rsidRDefault="00F15066">
      <w:pPr>
        <w:jc w:val="center"/>
        <w:rPr>
          <w:rFonts w:eastAsia="Arial Unicode MS"/>
          <w:b/>
          <w:sz w:val="28"/>
          <w:szCs w:val="28"/>
        </w:rPr>
      </w:pPr>
    </w:p>
    <w:p w:rsidR="00F15066" w:rsidP="00F15066" w:rsidRDefault="00F15066">
      <w:pPr>
        <w:jc w:val="center"/>
        <w:rPr>
          <w:rFonts w:eastAsia="Arial Unicode MS"/>
          <w:b/>
          <w:sz w:val="28"/>
          <w:szCs w:val="28"/>
        </w:rPr>
      </w:pPr>
    </w:p>
    <w:p w:rsidR="00F15066" w:rsidP="00F15066" w:rsidRDefault="00F15066">
      <w:pPr>
        <w:jc w:val="center"/>
        <w:rPr>
          <w:rFonts w:eastAsia="Arial Unicode MS"/>
          <w:b/>
          <w:sz w:val="28"/>
          <w:szCs w:val="28"/>
        </w:rPr>
      </w:pPr>
    </w:p>
    <w:p w:rsidR="006935AC" w:rsidP="006935AC" w:rsidRDefault="006935AC">
      <w:pPr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P  O  Z  I  V</w:t>
      </w:r>
    </w:p>
    <w:p w:rsidR="006935AC" w:rsidP="006935AC" w:rsidRDefault="006935AC">
      <w:pPr>
        <w:jc w:val="center"/>
        <w:rPr>
          <w:rFonts w:eastAsia="Arial Unicode MS"/>
        </w:rPr>
      </w:pPr>
    </w:p>
    <w:p w:rsidR="006935AC" w:rsidP="006935AC" w:rsidRDefault="006935AC">
      <w:pPr>
        <w:jc w:val="center"/>
        <w:rPr>
          <w:rFonts w:eastAsia="Arial Unicode MS"/>
          <w:b/>
        </w:rPr>
      </w:pPr>
      <w:r>
        <w:rPr>
          <w:rFonts w:eastAsia="Arial Unicode MS"/>
          <w:b/>
        </w:rPr>
        <w:t>za davanje izjave u smislu čl. 39. Zakona o stečaju potrošača</w:t>
      </w:r>
    </w:p>
    <w:p w:rsidR="006935AC" w:rsidP="006935AC" w:rsidRDefault="006935AC">
      <w:pPr>
        <w:jc w:val="center"/>
        <w:rPr>
          <w:rFonts w:eastAsia="Arial Unicode MS"/>
          <w:b/>
        </w:rPr>
      </w:pPr>
    </w:p>
    <w:p w:rsidR="006935AC" w:rsidP="006935AC" w:rsidRDefault="006935AC">
      <w:pPr>
        <w:rPr>
          <w:rFonts w:eastAsia="Arial Unicode MS"/>
        </w:rPr>
      </w:pPr>
      <w:r>
        <w:rPr>
          <w:rFonts w:eastAsia="Arial Unicode MS"/>
        </w:rPr>
        <w:tab/>
      </w:r>
      <w:r>
        <w:rPr>
          <w:rFonts w:eastAsia="Arial Unicode MS"/>
          <w:sz w:val="28"/>
        </w:rPr>
        <w:t>Irena Rauch Resanović</w:t>
      </w:r>
    </w:p>
    <w:p w:rsidR="006935AC" w:rsidP="006935AC" w:rsidRDefault="006935AC">
      <w:pPr>
        <w:tabs>
          <w:tab w:val="left" w:pos="0"/>
          <w:tab w:val="left" w:pos="3180"/>
        </w:tabs>
        <w:rPr>
          <w:rFonts w:eastAsia="Arial Unicode MS"/>
          <w:sz w:val="20"/>
        </w:rPr>
      </w:pPr>
      <w:r>
        <w:rPr>
          <w:rFonts w:eastAsia="Arial Unicode MS"/>
          <w:szCs w:val="24"/>
        </w:rPr>
        <w:t xml:space="preserve">         </w:t>
      </w:r>
    </w:p>
    <w:p w:rsidR="006935AC" w:rsidP="006935AC" w:rsidRDefault="006935AC">
      <w:pPr>
        <w:jc w:val="both"/>
        <w:rPr>
          <w:rFonts w:eastAsia="Arial Unicode MS"/>
        </w:rPr>
      </w:pPr>
    </w:p>
    <w:p w:rsidR="006935AC" w:rsidP="006935AC" w:rsidRDefault="006935AC">
      <w:pPr>
        <w:jc w:val="both"/>
      </w:pPr>
      <w:r>
        <w:t xml:space="preserve">              Pozivate se na ročište u gornjoj pravnoj stvari na dan </w:t>
      </w:r>
      <w:r>
        <w:rPr>
          <w:b/>
        </w:rPr>
        <w:t xml:space="preserve">17.09.2020. </w:t>
      </w:r>
      <w:r>
        <w:t xml:space="preserve"> u </w:t>
      </w:r>
      <w:r w:rsidR="001D4F72">
        <w:rPr>
          <w:b/>
        </w:rPr>
        <w:t xml:space="preserve">10,30 </w:t>
      </w:r>
      <w:r>
        <w:t xml:space="preserve">sati, u ovaj sud, Ulica grada Vukovara 84, </w:t>
      </w:r>
      <w:r>
        <w:rPr>
          <w:b/>
        </w:rPr>
        <w:t>soba broj 617/VI</w:t>
      </w:r>
    </w:p>
    <w:p w:rsidR="006935AC" w:rsidP="006935AC" w:rsidRDefault="006935AC">
      <w:pPr>
        <w:jc w:val="both"/>
      </w:pPr>
      <w:r>
        <w:t> </w:t>
      </w:r>
    </w:p>
    <w:p w:rsidR="006935AC" w:rsidP="006935AC" w:rsidRDefault="006935AC">
      <w:pPr>
        <w:jc w:val="both"/>
        <w:rPr>
          <w:rFonts w:eastAsia="Arial Unicode MS"/>
        </w:rPr>
      </w:pPr>
    </w:p>
    <w:p w:rsidR="006935AC" w:rsidP="006935AC" w:rsidRDefault="006935AC">
      <w:pPr>
        <w:jc w:val="both"/>
        <w:rPr>
          <w:rFonts w:eastAsia="Arial Unicode MS"/>
        </w:rPr>
      </w:pPr>
    </w:p>
    <w:p w:rsidR="006935AC" w:rsidP="006935AC" w:rsidRDefault="006935AC">
      <w:pPr>
        <w:jc w:val="both"/>
        <w:rPr>
          <w:rFonts w:eastAsia="Arial Unicode MS"/>
        </w:rPr>
      </w:pPr>
    </w:p>
    <w:p w:rsidR="006935AC" w:rsidP="006935AC" w:rsidRDefault="006935AC">
      <w:pPr>
        <w:jc w:val="both"/>
        <w:rPr>
          <w:sz w:val="22"/>
          <w:lang w:val="hr-HR"/>
        </w:rPr>
      </w:pPr>
    </w:p>
    <w:p w:rsidR="006935AC" w:rsidP="006935AC" w:rsidRDefault="006935AC">
      <w:pPr>
        <w:jc w:val="center"/>
        <w:rPr>
          <w:sz w:val="22"/>
          <w:lang w:val="hr-HR"/>
        </w:rPr>
      </w:pPr>
      <w:r>
        <w:rPr>
          <w:szCs w:val="24"/>
          <w:lang w:val="hr-HR"/>
        </w:rPr>
        <w:t>U Zagrebu</w:t>
      </w:r>
      <w:r>
        <w:rPr>
          <w:sz w:val="22"/>
          <w:lang w:val="hr-HR"/>
        </w:rPr>
        <w:t xml:space="preserve"> </w:t>
      </w:r>
      <w:r w:rsidR="001D4F72">
        <w:rPr>
          <w:sz w:val="22"/>
          <w:lang w:val="hr-HR"/>
        </w:rPr>
        <w:t>04.09</w:t>
      </w:r>
      <w:r>
        <w:rPr>
          <w:sz w:val="22"/>
          <w:lang w:val="hr-HR"/>
        </w:rPr>
        <w:t>.2020.</w:t>
      </w:r>
    </w:p>
    <w:p w:rsidR="00D23539" w:rsidRDefault="00D23539">
      <w:pPr>
        <w:jc w:val="both"/>
        <w:rPr>
          <w:lang w:val="hr-HR"/>
        </w:rPr>
      </w:pPr>
    </w:p>
    <w:p w:rsidR="00D23539" w:rsidRDefault="00D23539">
      <w:pPr>
        <w:jc w:val="both"/>
        <w:rPr>
          <w:lang w:val="hr-HR"/>
        </w:rPr>
      </w:pPr>
    </w:p>
    <w:p w:rsidR="00D23539" w:rsidRDefault="00D23539">
      <w:pPr>
        <w:jc w:val="both"/>
        <w:rPr>
          <w:sz w:val="22"/>
          <w:lang w:val="hr-HR"/>
        </w:rPr>
      </w:pP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  <w:t xml:space="preserve"> </w:t>
      </w:r>
      <w:r>
        <w:rPr>
          <w:sz w:val="22"/>
          <w:lang w:val="hr-HR"/>
        </w:rPr>
        <w:tab/>
        <w:t xml:space="preserve">        </w:t>
      </w:r>
      <w:r w:rsidR="009A5824">
        <w:rPr>
          <w:sz w:val="22"/>
          <w:lang w:val="hr-HR"/>
        </w:rPr>
        <w:t xml:space="preserve">     </w:t>
      </w:r>
      <w:r>
        <w:rPr>
          <w:sz w:val="22"/>
          <w:lang w:val="hr-HR"/>
        </w:rPr>
        <w:t>S u d a c:</w:t>
      </w:r>
    </w:p>
    <w:p w:rsidR="00D23539" w:rsidRDefault="00D23539">
      <w:pPr>
        <w:jc w:val="both"/>
        <w:rPr>
          <w:sz w:val="22"/>
          <w:lang w:val="hr-HR"/>
        </w:rPr>
      </w:pP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</w:r>
      <w:r>
        <w:rPr>
          <w:sz w:val="22"/>
          <w:lang w:val="hr-HR"/>
        </w:rPr>
        <w:tab/>
        <w:t xml:space="preserve">   </w:t>
      </w:r>
    </w:p>
    <w:p w:rsidR="00D23539" w:rsidRDefault="00BF792E">
      <w:pPr>
        <w:pStyle w:val="Naslov2"/>
        <w:rPr>
          <w:b w:val="false"/>
          <w:sz w:val="22"/>
        </w:rPr>
      </w:pPr>
      <w:r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DF100C">
        <w:rPr>
          <w:b w:val="false"/>
          <w:sz w:val="22"/>
        </w:rPr>
        <w:tab/>
      </w:r>
      <w:r w:rsidR="004B435A">
        <w:rPr>
          <w:b w:val="false"/>
          <w:szCs w:val="24"/>
        </w:rPr>
        <w:t>Marija Šipek</w:t>
      </w:r>
      <w:r>
        <w:rPr>
          <w:b w:val="false"/>
          <w:sz w:val="22"/>
        </w:rPr>
        <w:t>,</w:t>
      </w:r>
      <w:r w:rsidR="00265BA6">
        <w:rPr>
          <w:b w:val="false"/>
          <w:sz w:val="22"/>
        </w:rPr>
        <w:t xml:space="preserve"> </w:t>
      </w:r>
      <w:r w:rsidR="00D23539">
        <w:rPr>
          <w:b w:val="false"/>
          <w:sz w:val="22"/>
        </w:rPr>
        <w:t>v.r.</w:t>
      </w:r>
    </w:p>
    <w:p w:rsidR="00D23539" w:rsidRDefault="00D23539"/>
    <w:p w:rsidR="00D23539" w:rsidRDefault="00D23539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8131BF">
        <w:rPr>
          <w:sz w:val="22"/>
        </w:rPr>
        <w:t xml:space="preserve">   </w:t>
      </w:r>
      <w:r w:rsidR="00BF792E">
        <w:rPr>
          <w:sz w:val="22"/>
        </w:rPr>
        <w:tab/>
      </w:r>
      <w:r>
        <w:rPr>
          <w:sz w:val="22"/>
        </w:rPr>
        <w:t>Za točnost otpravka:</w:t>
      </w:r>
    </w:p>
    <w:p w:rsidR="00D23539" w:rsidRDefault="003F0F7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5824">
        <w:t xml:space="preserve">        </w:t>
      </w:r>
      <w:r w:rsidR="00BF792E">
        <w:tab/>
      </w:r>
      <w:r w:rsidR="004B435A">
        <w:t>Marija Mikulić</w:t>
      </w:r>
    </w:p>
    <w:p w:rsidR="00D23539" w:rsidRDefault="00D23539"/>
    <w:sectPr w:rsidR="00D23539" w:rsidSect="00060740">
      <w:pgSz w:w="11906" w:h="16838" w:code="9"/>
      <w:pgMar w:top="1134" w:right="1418" w:bottom="1134" w:left="1418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FBD"/>
    <w:rsid w:val="000044C9"/>
    <w:rsid w:val="0002406A"/>
    <w:rsid w:val="00036938"/>
    <w:rsid w:val="0004554B"/>
    <w:rsid w:val="00056B30"/>
    <w:rsid w:val="00060740"/>
    <w:rsid w:val="000D0665"/>
    <w:rsid w:val="000D13FA"/>
    <w:rsid w:val="00112475"/>
    <w:rsid w:val="00151075"/>
    <w:rsid w:val="00185608"/>
    <w:rsid w:val="001D0E45"/>
    <w:rsid w:val="001D4F72"/>
    <w:rsid w:val="00230087"/>
    <w:rsid w:val="00243274"/>
    <w:rsid w:val="00244888"/>
    <w:rsid w:val="00265BA6"/>
    <w:rsid w:val="00294B9F"/>
    <w:rsid w:val="002A1916"/>
    <w:rsid w:val="002A3690"/>
    <w:rsid w:val="002B22AA"/>
    <w:rsid w:val="003004BF"/>
    <w:rsid w:val="00313B45"/>
    <w:rsid w:val="003741CC"/>
    <w:rsid w:val="00386E8B"/>
    <w:rsid w:val="00387404"/>
    <w:rsid w:val="003F0F74"/>
    <w:rsid w:val="0043529C"/>
    <w:rsid w:val="004857BB"/>
    <w:rsid w:val="004B435A"/>
    <w:rsid w:val="004D183B"/>
    <w:rsid w:val="00511B47"/>
    <w:rsid w:val="00551927"/>
    <w:rsid w:val="0057606D"/>
    <w:rsid w:val="00582DE2"/>
    <w:rsid w:val="00592DFF"/>
    <w:rsid w:val="005F2A71"/>
    <w:rsid w:val="0064304F"/>
    <w:rsid w:val="00666F1B"/>
    <w:rsid w:val="006935AC"/>
    <w:rsid w:val="006C3956"/>
    <w:rsid w:val="00773ADF"/>
    <w:rsid w:val="00791C2B"/>
    <w:rsid w:val="008131BF"/>
    <w:rsid w:val="00893922"/>
    <w:rsid w:val="008B78C8"/>
    <w:rsid w:val="00932D88"/>
    <w:rsid w:val="00937D8E"/>
    <w:rsid w:val="00941F65"/>
    <w:rsid w:val="00953C7C"/>
    <w:rsid w:val="009A5824"/>
    <w:rsid w:val="009C2A6E"/>
    <w:rsid w:val="009F03A7"/>
    <w:rsid w:val="009F25B3"/>
    <w:rsid w:val="00A20FBD"/>
    <w:rsid w:val="00A3640B"/>
    <w:rsid w:val="00A55131"/>
    <w:rsid w:val="00A563B9"/>
    <w:rsid w:val="00A943FF"/>
    <w:rsid w:val="00AC15AC"/>
    <w:rsid w:val="00AC75E5"/>
    <w:rsid w:val="00B70DAC"/>
    <w:rsid w:val="00BD7656"/>
    <w:rsid w:val="00BF792E"/>
    <w:rsid w:val="00C60EB8"/>
    <w:rsid w:val="00CA109E"/>
    <w:rsid w:val="00CC2CF0"/>
    <w:rsid w:val="00D23539"/>
    <w:rsid w:val="00D34121"/>
    <w:rsid w:val="00D50F62"/>
    <w:rsid w:val="00DA4832"/>
    <w:rsid w:val="00DB27E6"/>
    <w:rsid w:val="00DF100C"/>
    <w:rsid w:val="00E37F62"/>
    <w:rsid w:val="00E93FE4"/>
    <w:rsid w:val="00F1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lang w:val="hr-HR"/>
    </w:rPr>
  </w:style>
  <w:style w:type="paragraph" w:styleId="Naslov6">
    <w:name w:val="heading 6"/>
    <w:basedOn w:val="Normal"/>
    <w:next w:val="Normal"/>
    <w:qFormat/>
    <w:rsid w:val="00F15066"/>
    <w:pPr>
      <w:spacing w:before="240" w:after="60"/>
      <w:outlineLvl w:val="5"/>
    </w:pPr>
    <w:rPr>
      <w:b/>
      <w:bCs/>
      <w:sz w:val="22"/>
      <w:szCs w:val="22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857BB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1D4F7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D4F7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D4F72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D4F7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D4F7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lang w:val="hr-HR"/>
    </w:rPr>
  </w:style>
  <w:style w:styleId="Naslov6" w:type="paragraph">
    <w:name w:val="heading 6"/>
    <w:basedOn w:val="Normal"/>
    <w:next w:val="Normal"/>
    <w:qFormat/>
    <w:rsid w:val="00F15066"/>
    <w:pPr>
      <w:spacing w:after="60" w:before="240"/>
      <w:outlineLvl w:val="5"/>
    </w:pPr>
    <w:rPr>
      <w:b/>
      <w:bCs/>
      <w:sz w:val="22"/>
      <w:szCs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857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4F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F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F7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F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F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43032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4. rujna 2020.</izvorni_sadrzaj>
    <derivirana_varijabla naziv="DomainObject.Datum_1">4.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1</properties:Pages>
  <properties:Words>96</properties:Words>
  <properties:Characters>414</properties:Characters>
  <properties:Lines>45</properties:Lines>
  <properties:Paragraphs>19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OPĆINSKI SUD U ZAGREBU</vt:lpstr>
    </vt:vector>
  </properties:TitlesOfParts>
  <properties:LinksUpToDate>false</properties:LinksUpToDate>
  <properties:CharactersWithSpaces>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2019-05-30T13:00:00Z</dcterms:created>
  <dc:creator>opcinski sud zagreb</dc:creator>
  <cp:lastModifiedBy>Marija Mikulić</cp:lastModifiedBy>
  <cp:lastPrinted>2020-09-04T12:31:00Z</cp:lastPrinted>
  <dcterms:modified xmlns:xsi="http://www.w3.org/2001/XMLSchema-instance" xsi:type="dcterms:W3CDTF">2020-09-04T12:31:00Z</dcterms:modified>
  <cp:revision>5</cp:revision>
  <dc:title>OPĆINSKI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Irena Rauch Resanović - Ročište (1.POZIV za davanje izjave povj.ŠPRANCA.docx)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